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02F356B0" w14:textId="77777777" w:rsidTr="00904071">
        <w:tc>
          <w:tcPr>
            <w:tcW w:w="1311" w:type="dxa"/>
          </w:tcPr>
          <w:p w14:paraId="27E13EFB" w14:textId="77777777" w:rsidR="00757AC7" w:rsidRPr="0090407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0739E9C5" w14:textId="77777777" w:rsidR="00757AC7" w:rsidRPr="0090407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3C9E216" w14:textId="77777777" w:rsidR="00757AC7" w:rsidRPr="00904071" w:rsidRDefault="00757AC7" w:rsidP="00CC24D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445EF8" w:rsidRPr="009279E2" w14:paraId="5C8F75B7" w14:textId="77777777" w:rsidTr="00904071">
        <w:tc>
          <w:tcPr>
            <w:tcW w:w="1311" w:type="dxa"/>
          </w:tcPr>
          <w:p w14:paraId="4FAA6C01" w14:textId="0218A5C5" w:rsidR="00445EF8" w:rsidRPr="00904071" w:rsidRDefault="00445EF8" w:rsidP="008D5498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28134140</w:t>
            </w:r>
          </w:p>
        </w:tc>
        <w:tc>
          <w:tcPr>
            <w:tcW w:w="2086" w:type="dxa"/>
          </w:tcPr>
          <w:p w14:paraId="31932C62" w14:textId="77777777" w:rsidR="00445EF8" w:rsidRDefault="00445EF8" w:rsidP="008D5498">
            <w:pPr>
              <w:jc w:val="center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Pannello isolante XPS 500 in polistirene estruso H50</w:t>
            </w:r>
          </w:p>
          <w:p w14:paraId="57FE3815" w14:textId="5A5994ED" w:rsidR="00716CCE" w:rsidRPr="00904071" w:rsidRDefault="00716CCE" w:rsidP="008D549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 m2)</w:t>
            </w:r>
          </w:p>
        </w:tc>
        <w:tc>
          <w:tcPr>
            <w:tcW w:w="6101" w:type="dxa"/>
          </w:tcPr>
          <w:p w14:paraId="36582D09" w14:textId="104F2E2D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Lastre isolanti in polistirene espanso estruso monostrato (XPS)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445EF8">
              <w:rPr>
                <w:rFonts w:ascii="Poppins" w:hAnsi="Poppins" w:cs="Poppins"/>
                <w:sz w:val="20"/>
              </w:rPr>
              <w:t>superficie liscia e profili battentati su 4 lati.</w:t>
            </w:r>
          </w:p>
          <w:p w14:paraId="6FC48750" w14:textId="242D2218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Resistenza termica RD 1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 w:rsidRPr="00445EF8">
              <w:rPr>
                <w:rFonts w:ascii="Poppins" w:hAnsi="Poppins" w:cs="Poppins"/>
                <w:sz w:val="20"/>
              </w:rPr>
              <w:t>50 m2K/W, spessore lastra 50 mm.</w:t>
            </w:r>
          </w:p>
          <w:p w14:paraId="6187E81E" w14:textId="77777777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Dimensioni (mm) 1250x600x50, confezione da 8 lastre (6 m2).</w:t>
            </w:r>
          </w:p>
          <w:p w14:paraId="35E0C202" w14:textId="77777777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EBA4FAD" w14:textId="192B0D00" w:rsidR="00445EF8" w:rsidRPr="00445EF8" w:rsidRDefault="00445EF8" w:rsidP="00CC24D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bCs/>
                <w:sz w:val="20"/>
              </w:rPr>
              <w:t>Emmeti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Modello Pannello isolante XPS 500 in polistirene estruso H50 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>(Conf. 6 m2)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45EF8" w:rsidRPr="009279E2" w14:paraId="48ED87E7" w14:textId="77777777" w:rsidTr="00904071">
        <w:tc>
          <w:tcPr>
            <w:tcW w:w="1311" w:type="dxa"/>
          </w:tcPr>
          <w:p w14:paraId="0BAAB55F" w14:textId="7544D37F" w:rsidR="00445EF8" w:rsidRDefault="00445EF8" w:rsidP="00445EF8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28134142</w:t>
            </w:r>
          </w:p>
        </w:tc>
        <w:tc>
          <w:tcPr>
            <w:tcW w:w="2086" w:type="dxa"/>
          </w:tcPr>
          <w:p w14:paraId="24BF7DAB" w14:textId="77777777" w:rsidR="00445EF8" w:rsidRDefault="00445EF8" w:rsidP="00445EF8">
            <w:pPr>
              <w:jc w:val="center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Pannello isolante XPS 500 in polistirene estruso H</w:t>
            </w:r>
            <w:r>
              <w:rPr>
                <w:rFonts w:ascii="Poppins" w:hAnsi="Poppins" w:cs="Poppins"/>
                <w:sz w:val="20"/>
              </w:rPr>
              <w:t>6</w:t>
            </w:r>
            <w:r w:rsidRPr="00445EF8">
              <w:rPr>
                <w:rFonts w:ascii="Poppins" w:hAnsi="Poppins" w:cs="Poppins"/>
                <w:sz w:val="20"/>
              </w:rPr>
              <w:t>0</w:t>
            </w:r>
          </w:p>
          <w:p w14:paraId="2EFCA513" w14:textId="6A35ADF5" w:rsidR="00716CCE" w:rsidRPr="00904071" w:rsidRDefault="00716CCE" w:rsidP="00445EF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5,25 m2)</w:t>
            </w:r>
          </w:p>
        </w:tc>
        <w:tc>
          <w:tcPr>
            <w:tcW w:w="6101" w:type="dxa"/>
          </w:tcPr>
          <w:p w14:paraId="68380F67" w14:textId="77777777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Lastre isolanti in polistirene espanso estruso monostrato (XPS)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445EF8">
              <w:rPr>
                <w:rFonts w:ascii="Poppins" w:hAnsi="Poppins" w:cs="Poppins"/>
                <w:sz w:val="20"/>
              </w:rPr>
              <w:t>superficie liscia e profili battentati su 4 lati.</w:t>
            </w:r>
          </w:p>
          <w:p w14:paraId="49B3D907" w14:textId="0AE2C550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Resistenza termica RD 1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8</w:t>
            </w:r>
            <w:r w:rsidRPr="00445EF8">
              <w:rPr>
                <w:rFonts w:ascii="Poppins" w:hAnsi="Poppins" w:cs="Poppins"/>
                <w:sz w:val="20"/>
              </w:rPr>
              <w:t xml:space="preserve">0 m2K/W, spessore lastra </w:t>
            </w:r>
            <w:r>
              <w:rPr>
                <w:rFonts w:ascii="Poppins" w:hAnsi="Poppins" w:cs="Poppins"/>
                <w:sz w:val="20"/>
              </w:rPr>
              <w:t>6</w:t>
            </w:r>
            <w:r w:rsidRPr="00445EF8">
              <w:rPr>
                <w:rFonts w:ascii="Poppins" w:hAnsi="Poppins" w:cs="Poppins"/>
                <w:sz w:val="20"/>
              </w:rPr>
              <w:t>0 mm.</w:t>
            </w:r>
          </w:p>
          <w:p w14:paraId="1399CFFE" w14:textId="5173F5F4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Dimensioni (mm) 1250x600x</w:t>
            </w:r>
            <w:r>
              <w:rPr>
                <w:rFonts w:ascii="Poppins" w:hAnsi="Poppins" w:cs="Poppins"/>
                <w:sz w:val="20"/>
              </w:rPr>
              <w:t>6</w:t>
            </w:r>
            <w:r w:rsidRPr="00445EF8">
              <w:rPr>
                <w:rFonts w:ascii="Poppins" w:hAnsi="Poppins" w:cs="Poppins"/>
                <w:sz w:val="20"/>
              </w:rPr>
              <w:t xml:space="preserve">0, confezione da </w:t>
            </w:r>
            <w:r>
              <w:rPr>
                <w:rFonts w:ascii="Poppins" w:hAnsi="Poppins" w:cs="Poppins"/>
                <w:sz w:val="20"/>
              </w:rPr>
              <w:t>7</w:t>
            </w:r>
            <w:r w:rsidRPr="00445EF8">
              <w:rPr>
                <w:rFonts w:ascii="Poppins" w:hAnsi="Poppins" w:cs="Poppins"/>
                <w:sz w:val="20"/>
              </w:rPr>
              <w:t xml:space="preserve"> lastre (</w:t>
            </w:r>
            <w:r>
              <w:rPr>
                <w:rFonts w:ascii="Poppins" w:hAnsi="Poppins" w:cs="Poppins"/>
                <w:sz w:val="20"/>
              </w:rPr>
              <w:t xml:space="preserve">5,25 </w:t>
            </w:r>
            <w:r w:rsidRPr="00445EF8">
              <w:rPr>
                <w:rFonts w:ascii="Poppins" w:hAnsi="Poppins" w:cs="Poppins"/>
                <w:sz w:val="20"/>
              </w:rPr>
              <w:t>m2).</w:t>
            </w:r>
          </w:p>
          <w:p w14:paraId="0ECCECB6" w14:textId="77777777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D55A025" w14:textId="1354CC39" w:rsidR="00445EF8" w:rsidRPr="00904071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bCs/>
                <w:sz w:val="20"/>
              </w:rPr>
              <w:t>Emmeti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Modello Pannello isolante XPS 500 in polistirene estruso H</w:t>
            </w:r>
            <w:r>
              <w:rPr>
                <w:rFonts w:ascii="Poppins" w:hAnsi="Poppins" w:cs="Poppins"/>
                <w:b/>
                <w:bCs/>
                <w:sz w:val="20"/>
              </w:rPr>
              <w:t>6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0 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 xml:space="preserve">(Conf. 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>5,25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 xml:space="preserve"> m2)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445EF8" w:rsidRPr="009279E2" w14:paraId="59460D8D" w14:textId="77777777" w:rsidTr="00904071">
        <w:tc>
          <w:tcPr>
            <w:tcW w:w="1311" w:type="dxa"/>
          </w:tcPr>
          <w:p w14:paraId="2336A443" w14:textId="08E03CF5" w:rsidR="00445EF8" w:rsidRDefault="00445EF8" w:rsidP="00445EF8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28134144</w:t>
            </w:r>
          </w:p>
        </w:tc>
        <w:tc>
          <w:tcPr>
            <w:tcW w:w="2086" w:type="dxa"/>
          </w:tcPr>
          <w:p w14:paraId="112B0D0E" w14:textId="77777777" w:rsidR="00445EF8" w:rsidRDefault="00445EF8" w:rsidP="00445EF8">
            <w:pPr>
              <w:jc w:val="center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Pannello isolante XPS 500 in polistirene estruso H</w:t>
            </w:r>
            <w:r>
              <w:rPr>
                <w:rFonts w:ascii="Poppins" w:hAnsi="Poppins" w:cs="Poppins"/>
                <w:sz w:val="20"/>
              </w:rPr>
              <w:t>8</w:t>
            </w:r>
            <w:r w:rsidRPr="00445EF8">
              <w:rPr>
                <w:rFonts w:ascii="Poppins" w:hAnsi="Poppins" w:cs="Poppins"/>
                <w:sz w:val="20"/>
              </w:rPr>
              <w:t>0</w:t>
            </w:r>
          </w:p>
          <w:p w14:paraId="024873B0" w14:textId="6B0CF800" w:rsidR="00716CCE" w:rsidRPr="00904071" w:rsidRDefault="00716CCE" w:rsidP="00445EF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3,75 m2)</w:t>
            </w:r>
          </w:p>
        </w:tc>
        <w:tc>
          <w:tcPr>
            <w:tcW w:w="6101" w:type="dxa"/>
          </w:tcPr>
          <w:p w14:paraId="79BEBD8E" w14:textId="77777777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Lastre isolanti in polistirene espanso estruso monostrato (XPS)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445EF8">
              <w:rPr>
                <w:rFonts w:ascii="Poppins" w:hAnsi="Poppins" w:cs="Poppins"/>
                <w:sz w:val="20"/>
              </w:rPr>
              <w:t>superficie liscia e profili battentati su 4 lati.</w:t>
            </w:r>
          </w:p>
          <w:p w14:paraId="257AEC4B" w14:textId="69C6749B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 xml:space="preserve">Resistenza termica RD </w:t>
            </w:r>
            <w:r>
              <w:rPr>
                <w:rFonts w:ascii="Poppins" w:hAnsi="Poppins" w:cs="Poppins"/>
                <w:sz w:val="20"/>
              </w:rPr>
              <w:t>2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25</w:t>
            </w:r>
            <w:r w:rsidRPr="00445EF8">
              <w:rPr>
                <w:rFonts w:ascii="Poppins" w:hAnsi="Poppins" w:cs="Poppins"/>
                <w:sz w:val="20"/>
              </w:rPr>
              <w:t xml:space="preserve"> m2K/W, spessore lastra </w:t>
            </w:r>
            <w:r>
              <w:rPr>
                <w:rFonts w:ascii="Poppins" w:hAnsi="Poppins" w:cs="Poppins"/>
                <w:sz w:val="20"/>
              </w:rPr>
              <w:t>8</w:t>
            </w:r>
            <w:r w:rsidRPr="00445EF8">
              <w:rPr>
                <w:rFonts w:ascii="Poppins" w:hAnsi="Poppins" w:cs="Poppins"/>
                <w:sz w:val="20"/>
              </w:rPr>
              <w:t>0 mm.</w:t>
            </w:r>
          </w:p>
          <w:p w14:paraId="77C7CEE3" w14:textId="4FE384EE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sz w:val="20"/>
              </w:rPr>
              <w:t>Dimensioni (mm) 1250x600x</w:t>
            </w:r>
            <w:r>
              <w:rPr>
                <w:rFonts w:ascii="Poppins" w:hAnsi="Poppins" w:cs="Poppins"/>
                <w:sz w:val="20"/>
              </w:rPr>
              <w:t>8</w:t>
            </w:r>
            <w:r w:rsidRPr="00445EF8">
              <w:rPr>
                <w:rFonts w:ascii="Poppins" w:hAnsi="Poppins" w:cs="Poppins"/>
                <w:sz w:val="20"/>
              </w:rPr>
              <w:t xml:space="preserve">0, confezione da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445EF8">
              <w:rPr>
                <w:rFonts w:ascii="Poppins" w:hAnsi="Poppins" w:cs="Poppins"/>
                <w:sz w:val="20"/>
              </w:rPr>
              <w:t xml:space="preserve"> lastre (</w:t>
            </w:r>
            <w:r>
              <w:rPr>
                <w:rFonts w:ascii="Poppins" w:hAnsi="Poppins" w:cs="Poppins"/>
                <w:sz w:val="20"/>
              </w:rPr>
              <w:t>3,75</w:t>
            </w:r>
            <w:r w:rsidRPr="00445EF8">
              <w:rPr>
                <w:rFonts w:ascii="Poppins" w:hAnsi="Poppins" w:cs="Poppins"/>
                <w:sz w:val="20"/>
              </w:rPr>
              <w:t xml:space="preserve"> m2).</w:t>
            </w:r>
          </w:p>
          <w:p w14:paraId="4758CBE8" w14:textId="77777777" w:rsidR="00445EF8" w:rsidRPr="00445EF8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08AD625" w14:textId="16DBDB7B" w:rsidR="00445EF8" w:rsidRPr="00904071" w:rsidRDefault="00445EF8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bCs/>
                <w:sz w:val="20"/>
              </w:rPr>
              <w:t>Emmeti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Modello Pannello isolante XPS 500 in polistirene estruso H</w:t>
            </w:r>
            <w:r>
              <w:rPr>
                <w:rFonts w:ascii="Poppins" w:hAnsi="Poppins" w:cs="Poppins"/>
                <w:b/>
                <w:bCs/>
                <w:sz w:val="20"/>
              </w:rPr>
              <w:t>8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 xml:space="preserve">(Conf. 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>3,75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 xml:space="preserve"> m2)</w:t>
            </w:r>
            <w:r w:rsidRPr="00445EF8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854F0" w:rsidRPr="009279E2" w14:paraId="0708A2FB" w14:textId="77777777" w:rsidTr="00904071">
        <w:tc>
          <w:tcPr>
            <w:tcW w:w="1311" w:type="dxa"/>
          </w:tcPr>
          <w:p w14:paraId="59F302C6" w14:textId="2E11FED2" w:rsidR="00A854F0" w:rsidRDefault="00A854F0" w:rsidP="00445EF8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28134137</w:t>
            </w:r>
          </w:p>
        </w:tc>
        <w:tc>
          <w:tcPr>
            <w:tcW w:w="2086" w:type="dxa"/>
          </w:tcPr>
          <w:p w14:paraId="50DD46AC" w14:textId="77777777" w:rsidR="00A854F0" w:rsidRDefault="00A854F0" w:rsidP="00445EF8">
            <w:pPr>
              <w:jc w:val="center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Pannello isolante XPS 500 SL in polistirene estruso H50</w:t>
            </w:r>
          </w:p>
          <w:p w14:paraId="5ABE3F6E" w14:textId="495E4F0D" w:rsidR="00716CCE" w:rsidRPr="00445EF8" w:rsidRDefault="00716CCE" w:rsidP="00445EF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6 m2)</w:t>
            </w:r>
          </w:p>
        </w:tc>
        <w:tc>
          <w:tcPr>
            <w:tcW w:w="6101" w:type="dxa"/>
          </w:tcPr>
          <w:p w14:paraId="087FC182" w14:textId="27EE0178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Lastre isolanti in polistirene espanso estruso monostrato (XPS) colore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854F0">
              <w:rPr>
                <w:rFonts w:ascii="Poppins" w:hAnsi="Poppins" w:cs="Poppins"/>
                <w:sz w:val="20"/>
              </w:rPr>
              <w:t>grigio con superficie liscia e profili battentati su 4 lati.</w:t>
            </w:r>
          </w:p>
          <w:p w14:paraId="282F41F7" w14:textId="23A7FA29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Resistenza termica RD 1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 w:rsidRPr="00A854F0">
              <w:rPr>
                <w:rFonts w:ascii="Poppins" w:hAnsi="Poppins" w:cs="Poppins"/>
                <w:sz w:val="20"/>
              </w:rPr>
              <w:t>60 m2K/W, spessore lastra 50 mm.</w:t>
            </w:r>
          </w:p>
          <w:p w14:paraId="38025AE0" w14:textId="77777777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Dimensioni (mm) 1250x600x50, confezione da 8 lastre (6 m2).</w:t>
            </w:r>
          </w:p>
          <w:p w14:paraId="4D651B6A" w14:textId="77777777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F944ADB" w14:textId="3CA264BB" w:rsidR="00A854F0" w:rsidRPr="00A854F0" w:rsidRDefault="00A854F0" w:rsidP="00CC24D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bCs/>
                <w:sz w:val="20"/>
              </w:rPr>
              <w:t>Emmeti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Modello Pannello isolante XPS 500 SL in polistirene estruso H50 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>(Conf. 6 m2)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854F0" w:rsidRPr="009279E2" w14:paraId="16EA3480" w14:textId="77777777" w:rsidTr="00904071">
        <w:tc>
          <w:tcPr>
            <w:tcW w:w="1311" w:type="dxa"/>
          </w:tcPr>
          <w:p w14:paraId="3CABE5F1" w14:textId="06B76CFF" w:rsidR="00A854F0" w:rsidRDefault="00A854F0" w:rsidP="00A854F0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28134131</w:t>
            </w:r>
          </w:p>
        </w:tc>
        <w:tc>
          <w:tcPr>
            <w:tcW w:w="2086" w:type="dxa"/>
          </w:tcPr>
          <w:p w14:paraId="59DD3EEA" w14:textId="77777777" w:rsidR="00A854F0" w:rsidRDefault="00A854F0" w:rsidP="00A854F0">
            <w:pPr>
              <w:jc w:val="center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 xml:space="preserve">Pannello isolante XPS 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854F0">
              <w:rPr>
                <w:rFonts w:ascii="Poppins" w:hAnsi="Poppins" w:cs="Poppins"/>
                <w:sz w:val="20"/>
              </w:rPr>
              <w:t>00 SL in polistirene estruso H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854F0">
              <w:rPr>
                <w:rFonts w:ascii="Poppins" w:hAnsi="Poppins" w:cs="Poppins"/>
                <w:sz w:val="20"/>
              </w:rPr>
              <w:t>0</w:t>
            </w:r>
          </w:p>
          <w:p w14:paraId="29A12385" w14:textId="194FC8F4" w:rsidR="00716CCE" w:rsidRPr="00A854F0" w:rsidRDefault="00716CCE" w:rsidP="00A854F0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10,5 m2)</w:t>
            </w:r>
          </w:p>
        </w:tc>
        <w:tc>
          <w:tcPr>
            <w:tcW w:w="6101" w:type="dxa"/>
          </w:tcPr>
          <w:p w14:paraId="764D201A" w14:textId="77777777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Lastre isolanti in polistirene espanso estruso monostrato (XPS) colore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854F0">
              <w:rPr>
                <w:rFonts w:ascii="Poppins" w:hAnsi="Poppins" w:cs="Poppins"/>
                <w:sz w:val="20"/>
              </w:rPr>
              <w:t>grigio con superficie liscia e profili battentati su 4 lati.</w:t>
            </w:r>
          </w:p>
          <w:p w14:paraId="07D58BA5" w14:textId="08E8D38F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Resistenza termica RD 1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00</w:t>
            </w:r>
            <w:r w:rsidRPr="00A854F0">
              <w:rPr>
                <w:rFonts w:ascii="Poppins" w:hAnsi="Poppins" w:cs="Poppins"/>
                <w:sz w:val="20"/>
              </w:rPr>
              <w:t xml:space="preserve"> m2K/W, spessore lastra 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854F0">
              <w:rPr>
                <w:rFonts w:ascii="Poppins" w:hAnsi="Poppins" w:cs="Poppins"/>
                <w:sz w:val="20"/>
              </w:rPr>
              <w:t>0 mm.</w:t>
            </w:r>
          </w:p>
          <w:p w14:paraId="265AF8B5" w14:textId="55728404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Dimensioni (mm) 1250x600x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854F0">
              <w:rPr>
                <w:rFonts w:ascii="Poppins" w:hAnsi="Poppins" w:cs="Poppins"/>
                <w:sz w:val="20"/>
              </w:rPr>
              <w:t xml:space="preserve">0, confezione da </w:t>
            </w:r>
            <w:r>
              <w:rPr>
                <w:rFonts w:ascii="Poppins" w:hAnsi="Poppins" w:cs="Poppins"/>
                <w:sz w:val="20"/>
              </w:rPr>
              <w:t>14</w:t>
            </w:r>
            <w:r w:rsidRPr="00A854F0">
              <w:rPr>
                <w:rFonts w:ascii="Poppins" w:hAnsi="Poppins" w:cs="Poppins"/>
                <w:sz w:val="20"/>
              </w:rPr>
              <w:t xml:space="preserve"> lastre (</w:t>
            </w:r>
            <w:r>
              <w:rPr>
                <w:rFonts w:ascii="Poppins" w:hAnsi="Poppins" w:cs="Poppins"/>
                <w:sz w:val="20"/>
              </w:rPr>
              <w:t>10,5</w:t>
            </w:r>
            <w:r w:rsidRPr="00A854F0">
              <w:rPr>
                <w:rFonts w:ascii="Poppins" w:hAnsi="Poppins" w:cs="Poppins"/>
                <w:sz w:val="20"/>
              </w:rPr>
              <w:t xml:space="preserve"> m2).</w:t>
            </w:r>
          </w:p>
          <w:p w14:paraId="0B040156" w14:textId="77777777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5DC7E68" w14:textId="252FE794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</w:t>
            </w:r>
            <w:r w:rsidR="00FB7E23">
              <w:rPr>
                <w:rFonts w:ascii="Poppins" w:hAnsi="Poppins" w:cs="Poppins"/>
                <w:b/>
                <w:bCs/>
                <w:sz w:val="20"/>
              </w:rPr>
              <w:t>Emmeti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Modello Pannello isolante XPS 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>00 SL in polistirene estruso H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>(Conf. 10,5 m2)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854F0" w:rsidRPr="009279E2" w14:paraId="57CB06B7" w14:textId="77777777" w:rsidTr="00904071">
        <w:tc>
          <w:tcPr>
            <w:tcW w:w="1311" w:type="dxa"/>
          </w:tcPr>
          <w:p w14:paraId="68BD5B28" w14:textId="402FE4CA" w:rsidR="00A854F0" w:rsidRDefault="00A854F0" w:rsidP="00A854F0">
            <w:pPr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28134133</w:t>
            </w:r>
          </w:p>
        </w:tc>
        <w:tc>
          <w:tcPr>
            <w:tcW w:w="2086" w:type="dxa"/>
          </w:tcPr>
          <w:p w14:paraId="053AE5BA" w14:textId="77777777" w:rsidR="00A854F0" w:rsidRDefault="00A854F0" w:rsidP="00A854F0">
            <w:pPr>
              <w:jc w:val="center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 xml:space="preserve">Pannello isolante XPS 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854F0">
              <w:rPr>
                <w:rFonts w:ascii="Poppins" w:hAnsi="Poppins" w:cs="Poppins"/>
                <w:sz w:val="20"/>
              </w:rPr>
              <w:t>00 SL in polistirene estruso H</w:t>
            </w:r>
            <w:r>
              <w:rPr>
                <w:rFonts w:ascii="Poppins" w:hAnsi="Poppins" w:cs="Poppins"/>
                <w:sz w:val="20"/>
              </w:rPr>
              <w:t>4</w:t>
            </w:r>
            <w:r w:rsidRPr="00A854F0">
              <w:rPr>
                <w:rFonts w:ascii="Poppins" w:hAnsi="Poppins" w:cs="Poppins"/>
                <w:sz w:val="20"/>
              </w:rPr>
              <w:t>0</w:t>
            </w:r>
          </w:p>
          <w:p w14:paraId="435F0E42" w14:textId="052A292B" w:rsidR="00716CCE" w:rsidRPr="00A854F0" w:rsidRDefault="00716CCE" w:rsidP="00A854F0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7,5 m2)</w:t>
            </w:r>
          </w:p>
        </w:tc>
        <w:tc>
          <w:tcPr>
            <w:tcW w:w="6101" w:type="dxa"/>
          </w:tcPr>
          <w:p w14:paraId="394C4439" w14:textId="77777777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Lastre isolanti in polistirene espanso estruso monostrato (XPS) colore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854F0">
              <w:rPr>
                <w:rFonts w:ascii="Poppins" w:hAnsi="Poppins" w:cs="Poppins"/>
                <w:sz w:val="20"/>
              </w:rPr>
              <w:t>grigio con superficie liscia e profili battentati su 4 lati.</w:t>
            </w:r>
          </w:p>
          <w:p w14:paraId="3DE21314" w14:textId="512D7195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Resistenza termica RD 1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>35</w:t>
            </w:r>
            <w:r w:rsidRPr="00A854F0">
              <w:rPr>
                <w:rFonts w:ascii="Poppins" w:hAnsi="Poppins" w:cs="Poppins"/>
                <w:sz w:val="20"/>
              </w:rPr>
              <w:t xml:space="preserve"> m2K/W, spessore lastra </w:t>
            </w:r>
            <w:r>
              <w:rPr>
                <w:rFonts w:ascii="Poppins" w:hAnsi="Poppins" w:cs="Poppins"/>
                <w:sz w:val="20"/>
              </w:rPr>
              <w:t>4</w:t>
            </w:r>
            <w:r w:rsidRPr="00A854F0">
              <w:rPr>
                <w:rFonts w:ascii="Poppins" w:hAnsi="Poppins" w:cs="Poppins"/>
                <w:sz w:val="20"/>
              </w:rPr>
              <w:t>0 mm.</w:t>
            </w:r>
          </w:p>
          <w:p w14:paraId="2502ADF9" w14:textId="28E81876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sz w:val="20"/>
              </w:rPr>
              <w:t>Dimensioni (mm) 1250x600x</w:t>
            </w:r>
            <w:r>
              <w:rPr>
                <w:rFonts w:ascii="Poppins" w:hAnsi="Poppins" w:cs="Poppins"/>
                <w:sz w:val="20"/>
              </w:rPr>
              <w:t>4</w:t>
            </w:r>
            <w:r w:rsidRPr="00A854F0">
              <w:rPr>
                <w:rFonts w:ascii="Poppins" w:hAnsi="Poppins" w:cs="Poppins"/>
                <w:sz w:val="20"/>
              </w:rPr>
              <w:t xml:space="preserve">0, confezione da </w:t>
            </w:r>
            <w:r>
              <w:rPr>
                <w:rFonts w:ascii="Poppins" w:hAnsi="Poppins" w:cs="Poppins"/>
                <w:sz w:val="20"/>
              </w:rPr>
              <w:t>10</w:t>
            </w:r>
            <w:r w:rsidRPr="00A854F0">
              <w:rPr>
                <w:rFonts w:ascii="Poppins" w:hAnsi="Poppins" w:cs="Poppins"/>
                <w:sz w:val="20"/>
              </w:rPr>
              <w:t xml:space="preserve"> lastre (</w:t>
            </w:r>
            <w:r>
              <w:rPr>
                <w:rFonts w:ascii="Poppins" w:hAnsi="Poppins" w:cs="Poppins"/>
                <w:sz w:val="20"/>
              </w:rPr>
              <w:t>7,5</w:t>
            </w:r>
            <w:r w:rsidRPr="00A854F0">
              <w:rPr>
                <w:rFonts w:ascii="Poppins" w:hAnsi="Poppins" w:cs="Poppins"/>
                <w:sz w:val="20"/>
              </w:rPr>
              <w:t xml:space="preserve"> m2).</w:t>
            </w:r>
          </w:p>
          <w:p w14:paraId="72D8FCC6" w14:textId="77777777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0B2D611" w14:textId="0FF2B9CF" w:rsidR="00A854F0" w:rsidRPr="00A854F0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bCs/>
                <w:sz w:val="20"/>
              </w:rPr>
              <w:t>Emmeti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 Modello Pannello isolante XPS 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>00 SL in polistirene estruso H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 xml:space="preserve">0 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 xml:space="preserve">(Conf. 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>7</w:t>
            </w:r>
            <w:r w:rsidR="00716CCE" w:rsidRPr="00716CCE">
              <w:rPr>
                <w:rFonts w:ascii="Poppins" w:hAnsi="Poppins" w:cs="Poppins"/>
                <w:b/>
                <w:bCs/>
                <w:sz w:val="20"/>
              </w:rPr>
              <w:t>,5 m2)</w:t>
            </w:r>
            <w:r w:rsidR="00716CCE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A854F0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854F0" w:rsidRPr="009279E2" w14:paraId="79E90A97" w14:textId="77777777" w:rsidTr="00904071">
        <w:tc>
          <w:tcPr>
            <w:tcW w:w="1311" w:type="dxa"/>
          </w:tcPr>
          <w:p w14:paraId="5FD667DE" w14:textId="77777777" w:rsidR="00A854F0" w:rsidRPr="00904071" w:rsidRDefault="00A854F0" w:rsidP="00A854F0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28130072</w:t>
            </w:r>
          </w:p>
        </w:tc>
        <w:tc>
          <w:tcPr>
            <w:tcW w:w="2086" w:type="dxa"/>
          </w:tcPr>
          <w:p w14:paraId="247672AB" w14:textId="77777777" w:rsidR="00716CCE" w:rsidRDefault="00A854F0" w:rsidP="00A854F0">
            <w:pPr>
              <w:jc w:val="center"/>
              <w:rPr>
                <w:rFonts w:ascii="Poppins" w:hAnsi="Poppins" w:cs="Poppins"/>
                <w:sz w:val="20"/>
                <w:lang w:val="es-ES"/>
              </w:rPr>
            </w:pPr>
            <w:r w:rsidRPr="00445EF8">
              <w:rPr>
                <w:rFonts w:ascii="Poppins" w:hAnsi="Poppins" w:cs="Poppins"/>
                <w:sz w:val="20"/>
                <w:lang w:val="es-ES"/>
              </w:rPr>
              <w:t>Pannello isolante Plan Floor</w:t>
            </w:r>
          </w:p>
          <w:p w14:paraId="0CA4976F" w14:textId="77777777" w:rsidR="00A854F0" w:rsidRDefault="00A854F0" w:rsidP="00A854F0">
            <w:pPr>
              <w:jc w:val="center"/>
              <w:rPr>
                <w:rFonts w:ascii="Poppins" w:hAnsi="Poppins" w:cs="Poppins"/>
                <w:sz w:val="20"/>
                <w:lang w:val="es-ES"/>
              </w:rPr>
            </w:pPr>
            <w:r w:rsidRPr="00445EF8">
              <w:rPr>
                <w:rFonts w:ascii="Poppins" w:hAnsi="Poppins" w:cs="Poppins"/>
                <w:sz w:val="20"/>
                <w:lang w:val="es-ES"/>
              </w:rPr>
              <w:t>H30</w:t>
            </w:r>
          </w:p>
          <w:p w14:paraId="3F5B9E2B" w14:textId="1C76E533" w:rsidR="00716CCE" w:rsidRPr="00445EF8" w:rsidRDefault="00716CCE" w:rsidP="00A854F0">
            <w:pPr>
              <w:jc w:val="center"/>
              <w:rPr>
                <w:rFonts w:ascii="Poppins" w:hAnsi="Poppins" w:cs="Poppins"/>
                <w:sz w:val="20"/>
                <w:lang w:val="es-ES"/>
              </w:rPr>
            </w:pPr>
            <w:r>
              <w:rPr>
                <w:rFonts w:ascii="Poppins" w:hAnsi="Poppins" w:cs="Poppins"/>
                <w:sz w:val="20"/>
                <w:lang w:val="es-ES"/>
              </w:rPr>
              <w:t>(Conf. 10,56 m2)</w:t>
            </w:r>
          </w:p>
        </w:tc>
        <w:tc>
          <w:tcPr>
            <w:tcW w:w="6101" w:type="dxa"/>
          </w:tcPr>
          <w:p w14:paraId="58C9E08E" w14:textId="77777777" w:rsidR="00A5174F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Pannello in polistirene espanso elasticizzato tipo EPS 200, in conformità alla norma UNI EN 13163, stampato per isolamento termico con impronte superficiali per la posa dei tubi e rivestito da un film termoformato, con accoppiamento a caldo, in polistirene rigido spessore 0,16 mm.</w:t>
            </w:r>
          </w:p>
          <w:p w14:paraId="78FEA11B" w14:textId="77777777" w:rsidR="00871B9B" w:rsidRDefault="00871B9B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DE44860" w14:textId="77777777" w:rsidR="00A5174F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Passo impronte 50 mm.</w:t>
            </w:r>
          </w:p>
          <w:p w14:paraId="4BB88E9F" w14:textId="2F2AD71F" w:rsidR="00A5174F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Cs/>
                <w:sz w:val="20"/>
                <w:shd w:val="clear" w:color="auto" w:fill="FFFFFF"/>
              </w:rPr>
              <w:t>Densità 30 kg/m</w:t>
            </w:r>
            <w:r w:rsidR="00A5174F">
              <w:rPr>
                <w:rFonts w:ascii="Poppins" w:hAnsi="Poppins" w:cs="Poppins"/>
                <w:bCs/>
                <w:sz w:val="20"/>
                <w:shd w:val="clear" w:color="auto" w:fill="FFFFFF"/>
              </w:rPr>
              <w:t>3</w:t>
            </w:r>
            <w:r w:rsidRPr="00904071">
              <w:rPr>
                <w:rFonts w:ascii="Poppins" w:hAnsi="Poppins" w:cs="Poppins"/>
                <w:sz w:val="20"/>
              </w:rPr>
              <w:t>, resistenza termica RD 0</w:t>
            </w:r>
            <w:r w:rsidR="00716CCE">
              <w:rPr>
                <w:rFonts w:ascii="Poppins" w:hAnsi="Poppins" w:cs="Poppins"/>
                <w:sz w:val="20"/>
              </w:rPr>
              <w:t>,</w:t>
            </w:r>
            <w:r w:rsidR="003D47C9">
              <w:rPr>
                <w:rFonts w:ascii="Poppins" w:hAnsi="Poppins" w:cs="Poppins"/>
                <w:sz w:val="20"/>
              </w:rPr>
              <w:t>90</w:t>
            </w:r>
            <w:r w:rsidRPr="00904071">
              <w:rPr>
                <w:rFonts w:ascii="Poppins" w:hAnsi="Poppins" w:cs="Poppins"/>
                <w:sz w:val="20"/>
              </w:rPr>
              <w:t xml:space="preserve"> m</w:t>
            </w:r>
            <w:r w:rsidR="00A5174F">
              <w:rPr>
                <w:rFonts w:ascii="Poppins" w:hAnsi="Poppins" w:cs="Poppins"/>
                <w:sz w:val="20"/>
              </w:rPr>
              <w:t>2</w:t>
            </w:r>
            <w:r w:rsidRPr="00904071">
              <w:rPr>
                <w:rFonts w:ascii="Poppins" w:hAnsi="Poppins" w:cs="Poppins"/>
                <w:sz w:val="20"/>
              </w:rPr>
              <w:t>K/W, spessore lastra 30 mm e spessore totale 30 mm.</w:t>
            </w:r>
          </w:p>
          <w:p w14:paraId="606F9863" w14:textId="77777777" w:rsidR="00A5174F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38CFAE64" w14:textId="7140363F" w:rsidR="00A854F0" w:rsidRPr="00904071" w:rsidRDefault="00A854F0" w:rsidP="00CC24D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Dimensioni (mm) 1100x600x30, confezione da 10,56 m</w:t>
            </w:r>
            <w:r w:rsidR="00A5174F">
              <w:rPr>
                <w:rFonts w:ascii="Poppins" w:hAnsi="Poppins" w:cs="Poppins"/>
                <w:sz w:val="20"/>
              </w:rPr>
              <w:t>2.</w:t>
            </w:r>
          </w:p>
          <w:p w14:paraId="1261F2D8" w14:textId="77777777" w:rsidR="00A854F0" w:rsidRPr="00904071" w:rsidRDefault="00A854F0" w:rsidP="00CC24D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2AE0B01" w14:textId="6108E8F1" w:rsidR="00A854F0" w:rsidRPr="00904071" w:rsidRDefault="00A854F0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sz w:val="20"/>
              </w:rPr>
              <w:t>Emmeti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sz w:val="20"/>
              </w:rPr>
              <w:t>-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Modello Pannello isolante Plan Floor H30 </w:t>
            </w:r>
            <w:r w:rsidR="00716CCE" w:rsidRPr="00716CCE">
              <w:rPr>
                <w:rFonts w:ascii="Poppins" w:hAnsi="Poppins" w:cs="Poppins"/>
                <w:b/>
                <w:sz w:val="20"/>
              </w:rPr>
              <w:t>(Conf. 10,56 m2)</w:t>
            </w:r>
            <w:r w:rsidR="00716CCE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904071">
              <w:rPr>
                <w:rFonts w:ascii="Poppins" w:hAnsi="Poppins" w:cs="Poppins"/>
                <w:b/>
                <w:sz w:val="20"/>
              </w:rPr>
              <w:t>o equivalente</w:t>
            </w:r>
            <w:r w:rsidR="0090402F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4A8BA180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0448" w14:textId="77777777" w:rsidR="002748F5" w:rsidRDefault="002748F5">
      <w:r>
        <w:separator/>
      </w:r>
    </w:p>
  </w:endnote>
  <w:endnote w:type="continuationSeparator" w:id="0">
    <w:p w14:paraId="66979B4A" w14:textId="77777777" w:rsidR="002748F5" w:rsidRDefault="0027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340C2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20FD952A" w14:textId="77777777" w:rsidTr="004706FD">
      <w:tc>
        <w:tcPr>
          <w:tcW w:w="4534" w:type="dxa"/>
        </w:tcPr>
        <w:p w14:paraId="24383203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904071">
            <w:rPr>
              <w:rFonts w:ascii="Poppins" w:hAnsi="Poppins" w:cs="Poppins"/>
              <w:iCs/>
              <w:noProof/>
              <w:sz w:val="16"/>
            </w:rPr>
            <w:t>Sistema Emmeti Industrial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1AE36745" w14:textId="67BC4C06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871B9B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B503098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D803401" wp14:editId="0A57C45D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90030" w14:textId="77777777" w:rsidR="002748F5" w:rsidRDefault="002748F5">
      <w:r>
        <w:separator/>
      </w:r>
    </w:p>
  </w:footnote>
  <w:footnote w:type="continuationSeparator" w:id="0">
    <w:p w14:paraId="58153961" w14:textId="77777777" w:rsidR="002748F5" w:rsidRDefault="0027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4171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58F37E4" wp14:editId="1260253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2B9268BD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2AC8E8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77F1"/>
    <w:multiLevelType w:val="hybridMultilevel"/>
    <w:tmpl w:val="621895D2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A40DB"/>
    <w:multiLevelType w:val="hybridMultilevel"/>
    <w:tmpl w:val="BD38A03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53FC"/>
    <w:multiLevelType w:val="hybridMultilevel"/>
    <w:tmpl w:val="740EA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235D4"/>
    <w:multiLevelType w:val="hybridMultilevel"/>
    <w:tmpl w:val="81B6C3D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985007">
    <w:abstractNumId w:val="15"/>
  </w:num>
  <w:num w:numId="2" w16cid:durableId="85809046">
    <w:abstractNumId w:val="14"/>
  </w:num>
  <w:num w:numId="3" w16cid:durableId="1023215024">
    <w:abstractNumId w:val="5"/>
  </w:num>
  <w:num w:numId="4" w16cid:durableId="545920194">
    <w:abstractNumId w:val="3"/>
  </w:num>
  <w:num w:numId="5" w16cid:durableId="1024139069">
    <w:abstractNumId w:val="10"/>
  </w:num>
  <w:num w:numId="6" w16cid:durableId="1730375658">
    <w:abstractNumId w:val="9"/>
  </w:num>
  <w:num w:numId="7" w16cid:durableId="52195156">
    <w:abstractNumId w:val="7"/>
  </w:num>
  <w:num w:numId="8" w16cid:durableId="2073700028">
    <w:abstractNumId w:val="9"/>
  </w:num>
  <w:num w:numId="9" w16cid:durableId="338505466">
    <w:abstractNumId w:val="0"/>
  </w:num>
  <w:num w:numId="10" w16cid:durableId="1036393090">
    <w:abstractNumId w:val="9"/>
  </w:num>
  <w:num w:numId="11" w16cid:durableId="444079202">
    <w:abstractNumId w:val="17"/>
  </w:num>
  <w:num w:numId="12" w16cid:durableId="1103499389">
    <w:abstractNumId w:val="20"/>
  </w:num>
  <w:num w:numId="13" w16cid:durableId="969169401">
    <w:abstractNumId w:val="16"/>
  </w:num>
  <w:num w:numId="14" w16cid:durableId="1568490702">
    <w:abstractNumId w:val="8"/>
  </w:num>
  <w:num w:numId="15" w16cid:durableId="401022630">
    <w:abstractNumId w:val="18"/>
  </w:num>
  <w:num w:numId="16" w16cid:durableId="1461260384">
    <w:abstractNumId w:val="21"/>
  </w:num>
  <w:num w:numId="17" w16cid:durableId="2057586010">
    <w:abstractNumId w:val="22"/>
  </w:num>
  <w:num w:numId="18" w16cid:durableId="567612870">
    <w:abstractNumId w:val="19"/>
  </w:num>
  <w:num w:numId="19" w16cid:durableId="1681158247">
    <w:abstractNumId w:val="1"/>
  </w:num>
  <w:num w:numId="20" w16cid:durableId="252209797">
    <w:abstractNumId w:val="2"/>
  </w:num>
  <w:num w:numId="21" w16cid:durableId="1788963325">
    <w:abstractNumId w:val="11"/>
  </w:num>
  <w:num w:numId="22" w16cid:durableId="850605168">
    <w:abstractNumId w:val="23"/>
  </w:num>
  <w:num w:numId="23" w16cid:durableId="2140606889">
    <w:abstractNumId w:val="12"/>
  </w:num>
  <w:num w:numId="24" w16cid:durableId="1982689239">
    <w:abstractNumId w:val="13"/>
  </w:num>
  <w:num w:numId="25" w16cid:durableId="601449622">
    <w:abstractNumId w:val="6"/>
  </w:num>
  <w:num w:numId="26" w16cid:durableId="1292832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4069"/>
    <w:rsid w:val="00020152"/>
    <w:rsid w:val="00062D94"/>
    <w:rsid w:val="0009136B"/>
    <w:rsid w:val="000B6932"/>
    <w:rsid w:val="000C52FA"/>
    <w:rsid w:val="000F7A52"/>
    <w:rsid w:val="00103A0D"/>
    <w:rsid w:val="001441C6"/>
    <w:rsid w:val="001450AB"/>
    <w:rsid w:val="001620E3"/>
    <w:rsid w:val="00171DAE"/>
    <w:rsid w:val="00195A49"/>
    <w:rsid w:val="001D365F"/>
    <w:rsid w:val="001F782F"/>
    <w:rsid w:val="0023000E"/>
    <w:rsid w:val="002346C2"/>
    <w:rsid w:val="00264BCF"/>
    <w:rsid w:val="0026668B"/>
    <w:rsid w:val="002748F5"/>
    <w:rsid w:val="0028013F"/>
    <w:rsid w:val="002837F9"/>
    <w:rsid w:val="0028448D"/>
    <w:rsid w:val="002862D2"/>
    <w:rsid w:val="002B5D63"/>
    <w:rsid w:val="002C51C7"/>
    <w:rsid w:val="002F7EEA"/>
    <w:rsid w:val="00304518"/>
    <w:rsid w:val="003333BC"/>
    <w:rsid w:val="00344430"/>
    <w:rsid w:val="003524C7"/>
    <w:rsid w:val="00356A64"/>
    <w:rsid w:val="00357812"/>
    <w:rsid w:val="00365710"/>
    <w:rsid w:val="00372ECE"/>
    <w:rsid w:val="003C1FBF"/>
    <w:rsid w:val="003D47C9"/>
    <w:rsid w:val="0040589C"/>
    <w:rsid w:val="00426DB7"/>
    <w:rsid w:val="004272FC"/>
    <w:rsid w:val="00431788"/>
    <w:rsid w:val="00433C12"/>
    <w:rsid w:val="0044592F"/>
    <w:rsid w:val="00445EF8"/>
    <w:rsid w:val="00447EFC"/>
    <w:rsid w:val="00460673"/>
    <w:rsid w:val="004706FD"/>
    <w:rsid w:val="00474537"/>
    <w:rsid w:val="0048382E"/>
    <w:rsid w:val="00486892"/>
    <w:rsid w:val="004F1A26"/>
    <w:rsid w:val="005235FA"/>
    <w:rsid w:val="00525BAE"/>
    <w:rsid w:val="00530F9B"/>
    <w:rsid w:val="005315F1"/>
    <w:rsid w:val="00536743"/>
    <w:rsid w:val="00541ADA"/>
    <w:rsid w:val="00562E55"/>
    <w:rsid w:val="00573D0E"/>
    <w:rsid w:val="00584984"/>
    <w:rsid w:val="00585DA4"/>
    <w:rsid w:val="005A1CBF"/>
    <w:rsid w:val="005C61B9"/>
    <w:rsid w:val="005E1169"/>
    <w:rsid w:val="006015C2"/>
    <w:rsid w:val="006040F5"/>
    <w:rsid w:val="00610639"/>
    <w:rsid w:val="00620C00"/>
    <w:rsid w:val="00665813"/>
    <w:rsid w:val="006B218C"/>
    <w:rsid w:val="006B29B1"/>
    <w:rsid w:val="006B65EB"/>
    <w:rsid w:val="006C14CB"/>
    <w:rsid w:val="006D044B"/>
    <w:rsid w:val="006D4FDF"/>
    <w:rsid w:val="006E5C4B"/>
    <w:rsid w:val="006F1812"/>
    <w:rsid w:val="006F6AB3"/>
    <w:rsid w:val="00710BB8"/>
    <w:rsid w:val="00716CCE"/>
    <w:rsid w:val="00725A49"/>
    <w:rsid w:val="00727388"/>
    <w:rsid w:val="0073789C"/>
    <w:rsid w:val="00745AB1"/>
    <w:rsid w:val="0074712F"/>
    <w:rsid w:val="00757AC7"/>
    <w:rsid w:val="007661D1"/>
    <w:rsid w:val="00766B60"/>
    <w:rsid w:val="00782096"/>
    <w:rsid w:val="007B48E4"/>
    <w:rsid w:val="007B5BA3"/>
    <w:rsid w:val="007B6505"/>
    <w:rsid w:val="007D5EC7"/>
    <w:rsid w:val="007E6E02"/>
    <w:rsid w:val="007E7665"/>
    <w:rsid w:val="007F0D2F"/>
    <w:rsid w:val="007F4841"/>
    <w:rsid w:val="008014DD"/>
    <w:rsid w:val="008024DA"/>
    <w:rsid w:val="0080323F"/>
    <w:rsid w:val="00830828"/>
    <w:rsid w:val="00844BBC"/>
    <w:rsid w:val="00854E94"/>
    <w:rsid w:val="008574C8"/>
    <w:rsid w:val="00867692"/>
    <w:rsid w:val="00871B9B"/>
    <w:rsid w:val="00874A21"/>
    <w:rsid w:val="008804CB"/>
    <w:rsid w:val="00893AAD"/>
    <w:rsid w:val="008A2C0A"/>
    <w:rsid w:val="008B5587"/>
    <w:rsid w:val="008C2F88"/>
    <w:rsid w:val="008D2CD7"/>
    <w:rsid w:val="008E1E27"/>
    <w:rsid w:val="0090402F"/>
    <w:rsid w:val="00904071"/>
    <w:rsid w:val="009059BB"/>
    <w:rsid w:val="00923354"/>
    <w:rsid w:val="00931A8A"/>
    <w:rsid w:val="0094047C"/>
    <w:rsid w:val="00942B09"/>
    <w:rsid w:val="00965E61"/>
    <w:rsid w:val="0097267A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5174F"/>
    <w:rsid w:val="00A5794F"/>
    <w:rsid w:val="00A62A77"/>
    <w:rsid w:val="00A743FF"/>
    <w:rsid w:val="00A854F0"/>
    <w:rsid w:val="00AC0741"/>
    <w:rsid w:val="00AD05EC"/>
    <w:rsid w:val="00AD1706"/>
    <w:rsid w:val="00B1355A"/>
    <w:rsid w:val="00B2694E"/>
    <w:rsid w:val="00B406A9"/>
    <w:rsid w:val="00B56DD9"/>
    <w:rsid w:val="00B640FC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13A2"/>
    <w:rsid w:val="00C233C1"/>
    <w:rsid w:val="00C25698"/>
    <w:rsid w:val="00C27DFF"/>
    <w:rsid w:val="00C36C55"/>
    <w:rsid w:val="00C437EE"/>
    <w:rsid w:val="00C55FF9"/>
    <w:rsid w:val="00C64F36"/>
    <w:rsid w:val="00C86331"/>
    <w:rsid w:val="00C93402"/>
    <w:rsid w:val="00CB1475"/>
    <w:rsid w:val="00CB64F0"/>
    <w:rsid w:val="00CC167C"/>
    <w:rsid w:val="00CC24DC"/>
    <w:rsid w:val="00CC31A7"/>
    <w:rsid w:val="00CE7C2F"/>
    <w:rsid w:val="00D061A5"/>
    <w:rsid w:val="00D178ED"/>
    <w:rsid w:val="00D17F30"/>
    <w:rsid w:val="00D2119B"/>
    <w:rsid w:val="00D229AF"/>
    <w:rsid w:val="00D26FD9"/>
    <w:rsid w:val="00D440AE"/>
    <w:rsid w:val="00D46789"/>
    <w:rsid w:val="00D62BDF"/>
    <w:rsid w:val="00D832BB"/>
    <w:rsid w:val="00D858FB"/>
    <w:rsid w:val="00D902A4"/>
    <w:rsid w:val="00DA3646"/>
    <w:rsid w:val="00DD2E16"/>
    <w:rsid w:val="00DE1419"/>
    <w:rsid w:val="00DE5C0B"/>
    <w:rsid w:val="00E07577"/>
    <w:rsid w:val="00E17A38"/>
    <w:rsid w:val="00E229E3"/>
    <w:rsid w:val="00E36C49"/>
    <w:rsid w:val="00E42389"/>
    <w:rsid w:val="00E50545"/>
    <w:rsid w:val="00E5632D"/>
    <w:rsid w:val="00E94BE3"/>
    <w:rsid w:val="00EA01C8"/>
    <w:rsid w:val="00EA35F7"/>
    <w:rsid w:val="00EB33B9"/>
    <w:rsid w:val="00EC29FF"/>
    <w:rsid w:val="00ED24CF"/>
    <w:rsid w:val="00EF73E5"/>
    <w:rsid w:val="00F0367B"/>
    <w:rsid w:val="00F50F65"/>
    <w:rsid w:val="00F53758"/>
    <w:rsid w:val="00F60A08"/>
    <w:rsid w:val="00F97360"/>
    <w:rsid w:val="00FB7E23"/>
    <w:rsid w:val="00FD255D"/>
    <w:rsid w:val="00FD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7522C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4AAB6-35EE-4A4A-94EA-6F68E620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4</TotalTime>
  <Pages>2</Pages>
  <Words>502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3269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12</cp:revision>
  <cp:lastPrinted>2013-11-14T13:48:00Z</cp:lastPrinted>
  <dcterms:created xsi:type="dcterms:W3CDTF">2026-03-03T13:32:00Z</dcterms:created>
  <dcterms:modified xsi:type="dcterms:W3CDTF">2026-03-03T13:47:00Z</dcterms:modified>
</cp:coreProperties>
</file>